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64" w:rsidRPr="00384293" w:rsidRDefault="00AA2064" w:rsidP="003477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tab/>
      </w:r>
      <w:r w:rsidRPr="00FE1094">
        <w:rPr>
          <w:rFonts w:ascii="Times New Roman" w:hAnsi="Times New Roman"/>
        </w:rPr>
        <w:tab/>
      </w:r>
      <w:r w:rsidRPr="00772C82">
        <w:rPr>
          <w:rFonts w:ascii="Times New Roman" w:hAnsi="Times New Roman"/>
          <w:sz w:val="26"/>
          <w:szCs w:val="26"/>
        </w:rPr>
        <w:tab/>
      </w:r>
      <w:r w:rsidRPr="00772C82">
        <w:rPr>
          <w:rFonts w:ascii="Times New Roman" w:hAnsi="Times New Roman"/>
          <w:sz w:val="26"/>
          <w:szCs w:val="26"/>
        </w:rPr>
        <w:tab/>
      </w:r>
      <w:r w:rsidRPr="00772C82">
        <w:rPr>
          <w:rFonts w:ascii="Times New Roman" w:hAnsi="Times New Roman"/>
          <w:sz w:val="26"/>
          <w:szCs w:val="26"/>
        </w:rPr>
        <w:tab/>
      </w:r>
      <w:r w:rsidRPr="00772C82">
        <w:rPr>
          <w:rFonts w:ascii="Times New Roman" w:hAnsi="Times New Roman"/>
          <w:sz w:val="26"/>
          <w:szCs w:val="26"/>
        </w:rPr>
        <w:tab/>
      </w:r>
      <w:r w:rsidRPr="00772C82">
        <w:rPr>
          <w:rFonts w:ascii="Times New Roman" w:hAnsi="Times New Roman"/>
          <w:sz w:val="26"/>
          <w:szCs w:val="26"/>
        </w:rPr>
        <w:tab/>
      </w:r>
      <w:r w:rsidRPr="00384293">
        <w:rPr>
          <w:rFonts w:ascii="Times New Roman" w:hAnsi="Times New Roman"/>
          <w:sz w:val="24"/>
          <w:szCs w:val="24"/>
        </w:rPr>
        <w:tab/>
        <w:t>Приложение</w:t>
      </w:r>
    </w:p>
    <w:p w:rsidR="00AA2064" w:rsidRPr="00384293" w:rsidRDefault="00AA2064" w:rsidP="00A93F65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</w:rPr>
      </w:pPr>
      <w:r w:rsidRPr="00384293">
        <w:rPr>
          <w:rFonts w:ascii="Times New Roman" w:hAnsi="Times New Roman"/>
          <w:sz w:val="24"/>
          <w:szCs w:val="24"/>
        </w:rPr>
        <w:t>к решению Малоярославецкого             Районного Собрания депутатов</w:t>
      </w:r>
    </w:p>
    <w:p w:rsidR="00AA2064" w:rsidRPr="00384293" w:rsidRDefault="00AA2064" w:rsidP="00A93F65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</w:rPr>
      </w:pPr>
      <w:r w:rsidRPr="00384293">
        <w:rPr>
          <w:rFonts w:ascii="Times New Roman" w:hAnsi="Times New Roman"/>
          <w:sz w:val="24"/>
          <w:szCs w:val="24"/>
        </w:rPr>
        <w:t xml:space="preserve">муниципального района «Малоярославецкий район» </w:t>
      </w:r>
    </w:p>
    <w:p w:rsidR="00AA2064" w:rsidRPr="0084597D" w:rsidRDefault="00AA2064" w:rsidP="003477F4">
      <w:pPr>
        <w:spacing w:after="0" w:line="240" w:lineRule="auto"/>
        <w:ind w:left="5664" w:firstLine="6"/>
        <w:rPr>
          <w:sz w:val="24"/>
          <w:szCs w:val="24"/>
          <w:u w:val="single"/>
        </w:rPr>
      </w:pPr>
      <w:r w:rsidRPr="00384293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   от </w:t>
      </w:r>
      <w:r w:rsidRPr="0084597D">
        <w:rPr>
          <w:rFonts w:ascii="Times New Roman" w:hAnsi="Times New Roman"/>
          <w:sz w:val="24"/>
          <w:szCs w:val="24"/>
          <w:u w:val="single"/>
        </w:rPr>
        <w:t>23.12.  2015г</w:t>
      </w:r>
      <w:r w:rsidRPr="0038429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293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  <w:u w:val="single"/>
        </w:rPr>
        <w:t>21</w:t>
      </w:r>
    </w:p>
    <w:p w:rsidR="00AA2064" w:rsidRDefault="00AA2064" w:rsidP="00FE1094">
      <w:pPr>
        <w:spacing w:after="0" w:line="240" w:lineRule="auto"/>
        <w:ind w:left="5664" w:firstLine="6"/>
        <w:rPr>
          <w:sz w:val="26"/>
          <w:szCs w:val="26"/>
        </w:rPr>
      </w:pPr>
    </w:p>
    <w:p w:rsidR="00AA2064" w:rsidRPr="00772C82" w:rsidRDefault="00AA2064" w:rsidP="00FE1094">
      <w:pPr>
        <w:spacing w:after="0" w:line="240" w:lineRule="auto"/>
        <w:ind w:left="5664" w:firstLine="6"/>
        <w:rPr>
          <w:sz w:val="26"/>
          <w:szCs w:val="26"/>
        </w:rPr>
      </w:pPr>
    </w:p>
    <w:p w:rsidR="00AA2064" w:rsidRPr="00384293" w:rsidRDefault="00AA2064" w:rsidP="002729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4293">
        <w:rPr>
          <w:rFonts w:ascii="Times New Roman" w:hAnsi="Times New Roman"/>
          <w:b/>
          <w:sz w:val="28"/>
          <w:szCs w:val="28"/>
        </w:rPr>
        <w:t>Прогнозный план приватизации муниципального имущества муниципального района «Малоярославецкий район» на 2016 год.</w:t>
      </w:r>
    </w:p>
    <w:p w:rsidR="00AA2064" w:rsidRPr="00384293" w:rsidRDefault="00AA2064" w:rsidP="002729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2064" w:rsidRPr="00384293" w:rsidRDefault="00AA2064" w:rsidP="00D71F56">
      <w:pPr>
        <w:spacing w:after="0" w:line="240" w:lineRule="auto"/>
        <w:ind w:left="2977" w:hanging="2977"/>
        <w:rPr>
          <w:rFonts w:ascii="Times New Roman" w:hAnsi="Times New Roman"/>
          <w:b/>
          <w:sz w:val="28"/>
          <w:szCs w:val="28"/>
        </w:rPr>
      </w:pPr>
      <w:r w:rsidRPr="00384293">
        <w:rPr>
          <w:rFonts w:ascii="Times New Roman" w:hAnsi="Times New Roman"/>
          <w:b/>
          <w:sz w:val="28"/>
          <w:szCs w:val="28"/>
        </w:rPr>
        <w:t xml:space="preserve">    Раздел </w:t>
      </w:r>
      <w:r w:rsidRPr="0038429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384293">
        <w:rPr>
          <w:rFonts w:ascii="Times New Roman" w:hAnsi="Times New Roman"/>
          <w:b/>
          <w:sz w:val="28"/>
          <w:szCs w:val="28"/>
        </w:rPr>
        <w:t>. Задачи приватизации имущества муниципального  района «Малоярославецкий район» на 2016 год.</w:t>
      </w:r>
    </w:p>
    <w:p w:rsidR="00AA2064" w:rsidRPr="00384293" w:rsidRDefault="00AA2064" w:rsidP="00D71F56">
      <w:pPr>
        <w:spacing w:after="0" w:line="240" w:lineRule="auto"/>
        <w:ind w:left="2977" w:hanging="2977"/>
        <w:rPr>
          <w:rFonts w:ascii="Times New Roman" w:hAnsi="Times New Roman"/>
          <w:b/>
          <w:sz w:val="28"/>
          <w:szCs w:val="28"/>
        </w:rPr>
      </w:pPr>
    </w:p>
    <w:p w:rsidR="00AA2064" w:rsidRPr="00384293" w:rsidRDefault="00AA2064" w:rsidP="00D71F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4293">
        <w:rPr>
          <w:rFonts w:ascii="Times New Roman" w:hAnsi="Times New Roman"/>
          <w:sz w:val="28"/>
          <w:szCs w:val="28"/>
        </w:rPr>
        <w:t xml:space="preserve">    </w:t>
      </w:r>
      <w:r w:rsidRPr="00384293">
        <w:rPr>
          <w:rFonts w:ascii="Times New Roman" w:hAnsi="Times New Roman"/>
          <w:sz w:val="28"/>
          <w:szCs w:val="28"/>
        </w:rPr>
        <w:tab/>
        <w:t>Прогнозный план (программа) приватизации муниципального имущества муниципального района «Малоярославецкий район» на 2016 год (далее по тексту – Программа приватизации) разработан в соответствии с  Феде</w:t>
      </w:r>
      <w:r>
        <w:rPr>
          <w:rFonts w:ascii="Times New Roman" w:hAnsi="Times New Roman"/>
          <w:sz w:val="28"/>
          <w:szCs w:val="28"/>
        </w:rPr>
        <w:t>ральным законом от 21.12.2001 №</w:t>
      </w:r>
      <w:r w:rsidRPr="00384293">
        <w:rPr>
          <w:rFonts w:ascii="Times New Roman" w:hAnsi="Times New Roman"/>
          <w:sz w:val="28"/>
          <w:szCs w:val="28"/>
        </w:rPr>
        <w:t>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Федерации».</w:t>
      </w:r>
    </w:p>
    <w:p w:rsidR="00AA2064" w:rsidRPr="00384293" w:rsidRDefault="00AA2064" w:rsidP="00D71F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4293">
        <w:rPr>
          <w:rFonts w:ascii="Times New Roman" w:hAnsi="Times New Roman"/>
          <w:sz w:val="28"/>
          <w:szCs w:val="28"/>
        </w:rPr>
        <w:tab/>
        <w:t>Основными принципами формирования Программы приватизации являются:</w:t>
      </w:r>
    </w:p>
    <w:p w:rsidR="00AA2064" w:rsidRPr="00384293" w:rsidRDefault="00AA2064" w:rsidP="00F171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93">
        <w:rPr>
          <w:rFonts w:ascii="Times New Roman" w:hAnsi="Times New Roman"/>
          <w:sz w:val="28"/>
          <w:szCs w:val="28"/>
        </w:rPr>
        <w:t>- изменение структуры муниципальной собственности за счет приватизации муниципального имущества, не используемого для решения вопросов местного значения муниципального района «Малоярославецкий район»;</w:t>
      </w:r>
    </w:p>
    <w:p w:rsidR="00AA2064" w:rsidRPr="00384293" w:rsidRDefault="00AA2064" w:rsidP="00F171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93">
        <w:rPr>
          <w:rFonts w:ascii="Times New Roman" w:hAnsi="Times New Roman"/>
          <w:sz w:val="28"/>
          <w:szCs w:val="28"/>
        </w:rPr>
        <w:t>- оптимизация форм управления муниципального имущества.</w:t>
      </w:r>
    </w:p>
    <w:p w:rsidR="00AA2064" w:rsidRPr="00384293" w:rsidRDefault="00AA2064" w:rsidP="00E935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93">
        <w:rPr>
          <w:rFonts w:ascii="Times New Roman" w:hAnsi="Times New Roman"/>
          <w:sz w:val="28"/>
          <w:szCs w:val="28"/>
        </w:rPr>
        <w:t>Программа приватизации муниципального имущества муниципального района «Малоярославецкий район» на 2016 год направлена на решение следующих задач:</w:t>
      </w:r>
    </w:p>
    <w:p w:rsidR="00AA2064" w:rsidRPr="00384293" w:rsidRDefault="00AA2064" w:rsidP="00E935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93">
        <w:rPr>
          <w:rFonts w:ascii="Times New Roman" w:hAnsi="Times New Roman"/>
          <w:sz w:val="28"/>
          <w:szCs w:val="28"/>
        </w:rPr>
        <w:t>- оптимизация структуры муниципальной собственности;</w:t>
      </w:r>
    </w:p>
    <w:p w:rsidR="00AA2064" w:rsidRPr="00384293" w:rsidRDefault="00AA2064" w:rsidP="00E935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93">
        <w:rPr>
          <w:rFonts w:ascii="Times New Roman" w:hAnsi="Times New Roman"/>
          <w:sz w:val="28"/>
          <w:szCs w:val="28"/>
        </w:rPr>
        <w:t>- создание условий для эффективного использования объектов недвижимости;</w:t>
      </w:r>
    </w:p>
    <w:p w:rsidR="00AA2064" w:rsidRPr="00384293" w:rsidRDefault="00AA2064" w:rsidP="00E935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93">
        <w:rPr>
          <w:rFonts w:ascii="Times New Roman" w:hAnsi="Times New Roman"/>
          <w:sz w:val="28"/>
          <w:szCs w:val="28"/>
        </w:rPr>
        <w:t>- стимулирование привлечения инвестиций в реальный сектор экономики;</w:t>
      </w:r>
    </w:p>
    <w:p w:rsidR="00AA2064" w:rsidRPr="00384293" w:rsidRDefault="00AA2064" w:rsidP="00E935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93">
        <w:rPr>
          <w:rFonts w:ascii="Times New Roman" w:hAnsi="Times New Roman"/>
          <w:sz w:val="28"/>
          <w:szCs w:val="28"/>
        </w:rPr>
        <w:t>- обеспечение планомерности процесса приватизации;</w:t>
      </w:r>
    </w:p>
    <w:p w:rsidR="00AA2064" w:rsidRPr="00384293" w:rsidRDefault="00AA2064" w:rsidP="00E935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93">
        <w:rPr>
          <w:rFonts w:ascii="Times New Roman" w:hAnsi="Times New Roman"/>
          <w:sz w:val="28"/>
          <w:szCs w:val="28"/>
        </w:rPr>
        <w:t>- формирование доходов муниципального бюджета.</w:t>
      </w:r>
    </w:p>
    <w:p w:rsidR="00AA2064" w:rsidRPr="00384293" w:rsidRDefault="00AA2064" w:rsidP="006F21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93">
        <w:rPr>
          <w:rFonts w:ascii="Times New Roman" w:hAnsi="Times New Roman"/>
          <w:sz w:val="28"/>
          <w:szCs w:val="28"/>
        </w:rPr>
        <w:t>Реализация указанны</w:t>
      </w:r>
      <w:r>
        <w:rPr>
          <w:rFonts w:ascii="Times New Roman" w:hAnsi="Times New Roman"/>
          <w:sz w:val="28"/>
          <w:szCs w:val="28"/>
        </w:rPr>
        <w:t>х задач будет достигаться за счё</w:t>
      </w:r>
      <w:r w:rsidRPr="00384293">
        <w:rPr>
          <w:rFonts w:ascii="Times New Roman" w:hAnsi="Times New Roman"/>
          <w:sz w:val="28"/>
          <w:szCs w:val="28"/>
        </w:rPr>
        <w:t>т приватизации 11 объектов, в том числе 5 движимых и 6 недвижимых. Начальная цена объектов будет устанавливаться на основании рыночной стоимости, определенной в соответствии с требованиями Феде</w:t>
      </w:r>
      <w:r>
        <w:rPr>
          <w:rFonts w:ascii="Times New Roman" w:hAnsi="Times New Roman"/>
          <w:sz w:val="28"/>
          <w:szCs w:val="28"/>
        </w:rPr>
        <w:t>рального закона от 19.07.1998 №</w:t>
      </w:r>
      <w:r w:rsidRPr="00384293">
        <w:rPr>
          <w:rFonts w:ascii="Times New Roman" w:hAnsi="Times New Roman"/>
          <w:sz w:val="28"/>
          <w:szCs w:val="28"/>
        </w:rPr>
        <w:t>135-ФЗ «Об оценочной деятельности в Российской Федерации.</w:t>
      </w:r>
    </w:p>
    <w:p w:rsidR="00AA2064" w:rsidRPr="00384293" w:rsidRDefault="00AA2064" w:rsidP="007A65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93">
        <w:rPr>
          <w:rFonts w:ascii="Times New Roman" w:hAnsi="Times New Roman"/>
          <w:sz w:val="28"/>
          <w:szCs w:val="28"/>
        </w:rPr>
        <w:t xml:space="preserve">Планируемые средства от приватизации муниципального имущества поступят в бюджет муниципального района «Малоярославецкий район». </w:t>
      </w:r>
    </w:p>
    <w:p w:rsidR="00AA2064" w:rsidRPr="00384293" w:rsidRDefault="00AA2064" w:rsidP="007A65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Отчё</w:t>
      </w:r>
      <w:r w:rsidRPr="00384293">
        <w:rPr>
          <w:rFonts w:ascii="Times New Roman" w:hAnsi="Times New Roman"/>
          <w:sz w:val="28"/>
          <w:szCs w:val="28"/>
        </w:rPr>
        <w:t>т о результатах представляется  в  Малоярославецкое Районное Собрание депутатов и в уполномоченный орган Правительства Калужской области не позднее 1 мая  2017 года.</w:t>
      </w:r>
    </w:p>
    <w:p w:rsidR="00AA2064" w:rsidRPr="00384293" w:rsidRDefault="00AA2064" w:rsidP="00F171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9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sectPr w:rsidR="00AA2064" w:rsidRPr="00384293" w:rsidSect="00244D13"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587"/>
    <w:rsid w:val="0005484E"/>
    <w:rsid w:val="00061407"/>
    <w:rsid w:val="00072323"/>
    <w:rsid w:val="000828AE"/>
    <w:rsid w:val="000B457E"/>
    <w:rsid w:val="000C3C02"/>
    <w:rsid w:val="000C5A72"/>
    <w:rsid w:val="0017778B"/>
    <w:rsid w:val="00197587"/>
    <w:rsid w:val="001B1D65"/>
    <w:rsid w:val="001F346C"/>
    <w:rsid w:val="00235ECC"/>
    <w:rsid w:val="00244D13"/>
    <w:rsid w:val="002729DE"/>
    <w:rsid w:val="002B1233"/>
    <w:rsid w:val="002B1814"/>
    <w:rsid w:val="002B7A3D"/>
    <w:rsid w:val="002C52C6"/>
    <w:rsid w:val="00320085"/>
    <w:rsid w:val="003477F4"/>
    <w:rsid w:val="003570DA"/>
    <w:rsid w:val="00363AE5"/>
    <w:rsid w:val="00366976"/>
    <w:rsid w:val="003757B4"/>
    <w:rsid w:val="00384293"/>
    <w:rsid w:val="003A477C"/>
    <w:rsid w:val="003A58D1"/>
    <w:rsid w:val="003C356A"/>
    <w:rsid w:val="003C41D3"/>
    <w:rsid w:val="003D1FF5"/>
    <w:rsid w:val="003F32EB"/>
    <w:rsid w:val="00454902"/>
    <w:rsid w:val="00471B4B"/>
    <w:rsid w:val="004A4C54"/>
    <w:rsid w:val="004C2775"/>
    <w:rsid w:val="004E590D"/>
    <w:rsid w:val="004F3661"/>
    <w:rsid w:val="00520446"/>
    <w:rsid w:val="00554139"/>
    <w:rsid w:val="00570B60"/>
    <w:rsid w:val="005A0203"/>
    <w:rsid w:val="005C40AA"/>
    <w:rsid w:val="00614B1A"/>
    <w:rsid w:val="0061675B"/>
    <w:rsid w:val="00643164"/>
    <w:rsid w:val="00657967"/>
    <w:rsid w:val="006A6160"/>
    <w:rsid w:val="006C726F"/>
    <w:rsid w:val="006D1C12"/>
    <w:rsid w:val="006E541D"/>
    <w:rsid w:val="006F2111"/>
    <w:rsid w:val="00772C82"/>
    <w:rsid w:val="00776AB0"/>
    <w:rsid w:val="00777710"/>
    <w:rsid w:val="007977FE"/>
    <w:rsid w:val="007A654D"/>
    <w:rsid w:val="007E7628"/>
    <w:rsid w:val="00833A25"/>
    <w:rsid w:val="008407B3"/>
    <w:rsid w:val="0084597D"/>
    <w:rsid w:val="008A0ACC"/>
    <w:rsid w:val="008B0C62"/>
    <w:rsid w:val="009062E4"/>
    <w:rsid w:val="009B3FCC"/>
    <w:rsid w:val="009E6419"/>
    <w:rsid w:val="00A02BDB"/>
    <w:rsid w:val="00A05314"/>
    <w:rsid w:val="00A53BD7"/>
    <w:rsid w:val="00A60E6F"/>
    <w:rsid w:val="00A923C6"/>
    <w:rsid w:val="00A93F65"/>
    <w:rsid w:val="00A95710"/>
    <w:rsid w:val="00AA2064"/>
    <w:rsid w:val="00AA3A00"/>
    <w:rsid w:val="00AB3B7C"/>
    <w:rsid w:val="00AC2ECD"/>
    <w:rsid w:val="00AC4F9F"/>
    <w:rsid w:val="00AD26AF"/>
    <w:rsid w:val="00AF2F8A"/>
    <w:rsid w:val="00B32C85"/>
    <w:rsid w:val="00B84949"/>
    <w:rsid w:val="00BA1078"/>
    <w:rsid w:val="00C0211A"/>
    <w:rsid w:val="00C2602C"/>
    <w:rsid w:val="00C84B7F"/>
    <w:rsid w:val="00C86421"/>
    <w:rsid w:val="00C964F8"/>
    <w:rsid w:val="00CA5303"/>
    <w:rsid w:val="00CD24B7"/>
    <w:rsid w:val="00D17B40"/>
    <w:rsid w:val="00D45583"/>
    <w:rsid w:val="00D71F56"/>
    <w:rsid w:val="00D802E8"/>
    <w:rsid w:val="00DB4FB4"/>
    <w:rsid w:val="00DC4C38"/>
    <w:rsid w:val="00E20B77"/>
    <w:rsid w:val="00E22DFE"/>
    <w:rsid w:val="00E2686A"/>
    <w:rsid w:val="00E300B9"/>
    <w:rsid w:val="00E51791"/>
    <w:rsid w:val="00E62458"/>
    <w:rsid w:val="00E72612"/>
    <w:rsid w:val="00E9352D"/>
    <w:rsid w:val="00EA4BFA"/>
    <w:rsid w:val="00EB5CD7"/>
    <w:rsid w:val="00F111B1"/>
    <w:rsid w:val="00F171CC"/>
    <w:rsid w:val="00F26650"/>
    <w:rsid w:val="00F57D34"/>
    <w:rsid w:val="00F65C31"/>
    <w:rsid w:val="00F854AC"/>
    <w:rsid w:val="00F9750A"/>
    <w:rsid w:val="00FB3626"/>
    <w:rsid w:val="00FB4D42"/>
    <w:rsid w:val="00FE1094"/>
    <w:rsid w:val="00FE2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A0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147</TotalTime>
  <Pages>1</Pages>
  <Words>333</Words>
  <Characters>1902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35</cp:revision>
  <cp:lastPrinted>2015-12-22T04:48:00Z</cp:lastPrinted>
  <dcterms:created xsi:type="dcterms:W3CDTF">2015-06-15T04:17:00Z</dcterms:created>
  <dcterms:modified xsi:type="dcterms:W3CDTF">2015-12-24T08:22:00Z</dcterms:modified>
</cp:coreProperties>
</file>